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04380E" w14:textId="77777777" w:rsidR="00C91AEE" w:rsidRDefault="00C91AEE" w:rsidP="00C91AE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Robert BASSET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12E746A8" w14:textId="77777777" w:rsidR="00C91AEE" w:rsidRDefault="00C91AEE" w:rsidP="00C91AEE">
      <w:pPr>
        <w:rPr>
          <w:rFonts w:ascii="Times New Roman" w:hAnsi="Times New Roman" w:cs="Times New Roman"/>
        </w:rPr>
      </w:pPr>
    </w:p>
    <w:p w14:paraId="4D8E5F24" w14:textId="77777777" w:rsidR="00C91AEE" w:rsidRDefault="00C91AEE" w:rsidP="00C91AEE">
      <w:pPr>
        <w:rPr>
          <w:rFonts w:ascii="Times New Roman" w:hAnsi="Times New Roman" w:cs="Times New Roman"/>
        </w:rPr>
      </w:pPr>
    </w:p>
    <w:p w14:paraId="69E4C630" w14:textId="77777777" w:rsidR="00C91AEE" w:rsidRDefault="00C91AEE" w:rsidP="00C91AE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He, Richard </w:t>
      </w:r>
      <w:proofErr w:type="spellStart"/>
      <w:r>
        <w:rPr>
          <w:rFonts w:ascii="Times New Roman" w:hAnsi="Times New Roman" w:cs="Times New Roman"/>
        </w:rPr>
        <w:t>Yatte</w:t>
      </w:r>
      <w:proofErr w:type="spellEnd"/>
      <w:r>
        <w:rPr>
          <w:rFonts w:ascii="Times New Roman" w:hAnsi="Times New Roman" w:cs="Times New Roman"/>
        </w:rPr>
        <w:t>(q.v.), Robert Hyde(q.v.) and his wife, Margaret(q.v.),</w:t>
      </w:r>
    </w:p>
    <w:p w14:paraId="0893FEAD" w14:textId="77777777" w:rsidR="00C91AEE" w:rsidRDefault="00C91AEE" w:rsidP="00C91AE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as the executors of William </w:t>
      </w:r>
      <w:proofErr w:type="spellStart"/>
      <w:r>
        <w:rPr>
          <w:rFonts w:ascii="Times New Roman" w:hAnsi="Times New Roman" w:cs="Times New Roman"/>
        </w:rPr>
        <w:t>Wheteway</w:t>
      </w:r>
      <w:proofErr w:type="spellEnd"/>
      <w:r>
        <w:rPr>
          <w:rFonts w:ascii="Times New Roman" w:hAnsi="Times New Roman" w:cs="Times New Roman"/>
        </w:rPr>
        <w:t>(q.v.), brought a plaint of debt against</w:t>
      </w:r>
    </w:p>
    <w:p w14:paraId="309DE128" w14:textId="77777777" w:rsidR="00C91AEE" w:rsidRDefault="00C91AEE" w:rsidP="00C91AE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Thomas </w:t>
      </w:r>
      <w:proofErr w:type="spellStart"/>
      <w:r>
        <w:rPr>
          <w:rFonts w:ascii="Times New Roman" w:hAnsi="Times New Roman" w:cs="Times New Roman"/>
        </w:rPr>
        <w:t>Ruggewey</w:t>
      </w:r>
      <w:proofErr w:type="spellEnd"/>
      <w:r>
        <w:rPr>
          <w:rFonts w:ascii="Times New Roman" w:hAnsi="Times New Roman" w:cs="Times New Roman"/>
        </w:rPr>
        <w:t xml:space="preserve"> of Newton Abbot, Devon(q.v.).</w:t>
      </w:r>
    </w:p>
    <w:p w14:paraId="33D378C0" w14:textId="77777777" w:rsidR="00C91AEE" w:rsidRDefault="00C91AEE" w:rsidP="00C91AE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(http://aalt.law.uh.edu/Indices/CP40Indices/CP40no888Pl.htm)</w:t>
      </w:r>
    </w:p>
    <w:p w14:paraId="52CC2096" w14:textId="77777777" w:rsidR="00C91AEE" w:rsidRDefault="00C91AEE" w:rsidP="00C91AEE">
      <w:pPr>
        <w:rPr>
          <w:rFonts w:ascii="Times New Roman" w:hAnsi="Times New Roman" w:cs="Times New Roman"/>
        </w:rPr>
      </w:pPr>
    </w:p>
    <w:p w14:paraId="7C0AF53A" w14:textId="77777777" w:rsidR="00C91AEE" w:rsidRDefault="00C91AEE" w:rsidP="00C91AEE">
      <w:pPr>
        <w:rPr>
          <w:rFonts w:ascii="Times New Roman" w:hAnsi="Times New Roman" w:cs="Times New Roman"/>
        </w:rPr>
      </w:pPr>
    </w:p>
    <w:p w14:paraId="4B6EB100" w14:textId="77777777" w:rsidR="00C91AEE" w:rsidRDefault="00C91AEE" w:rsidP="00C91AE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 April 2019</w:t>
      </w:r>
    </w:p>
    <w:p w14:paraId="70891B73" w14:textId="77777777" w:rsidR="006B2F86" w:rsidRPr="00E71FC3" w:rsidRDefault="00C91AEE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77C3D9" w14:textId="77777777" w:rsidR="00C91AEE" w:rsidRDefault="00C91AEE" w:rsidP="00E71FC3">
      <w:r>
        <w:separator/>
      </w:r>
    </w:p>
  </w:endnote>
  <w:endnote w:type="continuationSeparator" w:id="0">
    <w:p w14:paraId="4F07FF7E" w14:textId="77777777" w:rsidR="00C91AEE" w:rsidRDefault="00C91AEE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6D2DE5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B51213" w14:textId="77777777" w:rsidR="00C91AEE" w:rsidRDefault="00C91AEE" w:rsidP="00E71FC3">
      <w:r>
        <w:separator/>
      </w:r>
    </w:p>
  </w:footnote>
  <w:footnote w:type="continuationSeparator" w:id="0">
    <w:p w14:paraId="780138C7" w14:textId="77777777" w:rsidR="00C91AEE" w:rsidRDefault="00C91AEE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1AEE"/>
    <w:rsid w:val="001A7C09"/>
    <w:rsid w:val="00577BD5"/>
    <w:rsid w:val="00656CBA"/>
    <w:rsid w:val="006A1F77"/>
    <w:rsid w:val="00733BE7"/>
    <w:rsid w:val="00AB52E8"/>
    <w:rsid w:val="00B16D3F"/>
    <w:rsid w:val="00BB41AC"/>
    <w:rsid w:val="00C91AEE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351B9D"/>
  <w15:chartTrackingRefBased/>
  <w15:docId w15:val="{1FC066D5-A863-449D-91B7-04D125846D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1AEE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47</Words>
  <Characters>270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2019-04-20T20:29:00Z</dcterms:created>
  <dcterms:modified xsi:type="dcterms:W3CDTF">2019-04-20T20:30:00Z</dcterms:modified>
</cp:coreProperties>
</file>